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ED4D4" w14:textId="77777777" w:rsidR="00566406" w:rsidRDefault="00566406" w:rsidP="00566406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Thomas GOLDSMITH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fl.1420-3)</w:t>
      </w:r>
    </w:p>
    <w:p w14:paraId="5A37A0FB" w14:textId="77777777" w:rsidR="00566406" w:rsidRDefault="00566406" w:rsidP="00566406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of Durham.</w:t>
      </w:r>
    </w:p>
    <w:p w14:paraId="2327A077" w14:textId="77777777" w:rsidR="00566406" w:rsidRDefault="00566406" w:rsidP="00566406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4243C28F" w14:textId="77777777" w:rsidR="00566406" w:rsidRDefault="00566406" w:rsidP="00566406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3C8BACCF" w14:textId="77777777" w:rsidR="00566406" w:rsidRDefault="00566406" w:rsidP="00566406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ca.1420-3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He held a shop in the market.</w:t>
      </w:r>
    </w:p>
    <w:p w14:paraId="55715844" w14:textId="77777777" w:rsidR="00566406" w:rsidRDefault="00566406" w:rsidP="00566406">
      <w:pPr>
        <w:pStyle w:val="NoSpacing"/>
        <w:ind w:left="14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(“The Development of a Northern Town in the Later Middle Ages” The City of Durham ca.1250-1540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vol.I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by Margaret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M.Counsell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submitted for the degree of D.Phil. at The University of York, Department of History, October 1485 p.94)</w:t>
      </w:r>
    </w:p>
    <w:p w14:paraId="78540516" w14:textId="77777777" w:rsidR="00566406" w:rsidRDefault="00566406" w:rsidP="00566406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4A541BC5" w14:textId="77777777" w:rsidR="00566406" w:rsidRDefault="00566406" w:rsidP="00566406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17BA3B4C" w14:textId="77777777" w:rsidR="00566406" w:rsidRDefault="00566406" w:rsidP="00566406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29 August 2022</w:t>
      </w:r>
    </w:p>
    <w:p w14:paraId="65BCA20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48510C" w14:textId="77777777" w:rsidR="00566406" w:rsidRDefault="00566406" w:rsidP="009139A6">
      <w:r>
        <w:separator/>
      </w:r>
    </w:p>
  </w:endnote>
  <w:endnote w:type="continuationSeparator" w:id="0">
    <w:p w14:paraId="217D8CCB" w14:textId="77777777" w:rsidR="00566406" w:rsidRDefault="0056640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7E9E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B0DA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CBF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0EC85" w14:textId="77777777" w:rsidR="00566406" w:rsidRDefault="00566406" w:rsidP="009139A6">
      <w:r>
        <w:separator/>
      </w:r>
    </w:p>
  </w:footnote>
  <w:footnote w:type="continuationSeparator" w:id="0">
    <w:p w14:paraId="3D33956C" w14:textId="77777777" w:rsidR="00566406" w:rsidRDefault="0056640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528F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301A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E4DF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406"/>
    <w:rsid w:val="000666E0"/>
    <w:rsid w:val="002510B7"/>
    <w:rsid w:val="00566406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810B9A"/>
  <w15:chartTrackingRefBased/>
  <w15:docId w15:val="{3ED9A1FF-1A17-48FC-BF63-17434DFB4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2022-09-09T20:12:00Z</dcterms:created>
  <dcterms:modified xsi:type="dcterms:W3CDTF">2022-09-09T20:12:00Z</dcterms:modified>
</cp:coreProperties>
</file>